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77D3D" w14:textId="77777777" w:rsidR="000E3D20" w:rsidRDefault="000E3D20" w:rsidP="000E3D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PALMER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fl.1490)</w:t>
      </w:r>
    </w:p>
    <w:p w14:paraId="0B0C5818" w14:textId="77777777" w:rsidR="000E3D20" w:rsidRDefault="000E3D20" w:rsidP="000E3D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St.Peter</w:t>
      </w:r>
      <w:proofErr w:type="spellEnd"/>
      <w:proofErr w:type="gramEnd"/>
      <w:r>
        <w:rPr>
          <w:rFonts w:cs="Times New Roman"/>
          <w:szCs w:val="24"/>
        </w:rPr>
        <w:t xml:space="preserve"> and </w:t>
      </w:r>
      <w:proofErr w:type="spellStart"/>
      <w:r>
        <w:rPr>
          <w:rFonts w:cs="Times New Roman"/>
          <w:szCs w:val="24"/>
        </w:rPr>
        <w:t>St.Paul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Runham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Nofolk</w:t>
      </w:r>
      <w:proofErr w:type="spellEnd"/>
      <w:r>
        <w:rPr>
          <w:rFonts w:cs="Times New Roman"/>
          <w:szCs w:val="24"/>
        </w:rPr>
        <w:t>.</w:t>
      </w:r>
    </w:p>
    <w:p w14:paraId="739C3668" w14:textId="77777777" w:rsidR="000E3D20" w:rsidRDefault="000E3D20" w:rsidP="000E3D20">
      <w:pPr>
        <w:pStyle w:val="NoSpacing"/>
        <w:rPr>
          <w:rFonts w:cs="Times New Roman"/>
          <w:szCs w:val="24"/>
        </w:rPr>
      </w:pPr>
    </w:p>
    <w:p w14:paraId="4AE01BA2" w14:textId="77777777" w:rsidR="000E3D20" w:rsidRDefault="000E3D20" w:rsidP="000E3D20">
      <w:pPr>
        <w:pStyle w:val="NoSpacing"/>
        <w:rPr>
          <w:rFonts w:cs="Times New Roman"/>
          <w:szCs w:val="24"/>
        </w:rPr>
      </w:pPr>
    </w:p>
    <w:p w14:paraId="1290E667" w14:textId="77777777" w:rsidR="000E3D20" w:rsidRDefault="000E3D20" w:rsidP="000E3D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1490</w:t>
      </w:r>
      <w:r>
        <w:rPr>
          <w:rFonts w:cs="Times New Roman"/>
          <w:szCs w:val="24"/>
        </w:rPr>
        <w:tab/>
        <w:t>He became Vicar.</w:t>
      </w:r>
    </w:p>
    <w:p w14:paraId="5BE3BB02" w14:textId="77777777" w:rsidR="000E3D20" w:rsidRDefault="000E3D20" w:rsidP="000E3D20">
      <w:pPr>
        <w:pStyle w:val="NoSpacing"/>
        <w:ind w:left="144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241-6)</w:t>
      </w:r>
    </w:p>
    <w:p w14:paraId="4A8A2167" w14:textId="77777777" w:rsidR="000E3D20" w:rsidRDefault="000E3D20" w:rsidP="000E3D20">
      <w:pPr>
        <w:pStyle w:val="NoSpacing"/>
        <w:rPr>
          <w:rFonts w:cs="Times New Roman"/>
          <w:szCs w:val="24"/>
        </w:rPr>
      </w:pPr>
    </w:p>
    <w:p w14:paraId="303058EA" w14:textId="77777777" w:rsidR="000E3D20" w:rsidRDefault="000E3D20" w:rsidP="000E3D20">
      <w:pPr>
        <w:pStyle w:val="NoSpacing"/>
        <w:rPr>
          <w:rFonts w:cs="Times New Roman"/>
          <w:szCs w:val="24"/>
        </w:rPr>
      </w:pPr>
    </w:p>
    <w:p w14:paraId="49CFE372" w14:textId="77777777" w:rsidR="000E3D20" w:rsidRDefault="000E3D20" w:rsidP="000E3D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March 2024</w:t>
      </w:r>
    </w:p>
    <w:p w14:paraId="2FCAFC5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F3C87" w14:textId="77777777" w:rsidR="000E3D20" w:rsidRDefault="000E3D20" w:rsidP="009139A6">
      <w:r>
        <w:separator/>
      </w:r>
    </w:p>
  </w:endnote>
  <w:endnote w:type="continuationSeparator" w:id="0">
    <w:p w14:paraId="6AFD968D" w14:textId="77777777" w:rsidR="000E3D20" w:rsidRDefault="000E3D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E15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213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10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40FD6" w14:textId="77777777" w:rsidR="000E3D20" w:rsidRDefault="000E3D20" w:rsidP="009139A6">
      <w:r>
        <w:separator/>
      </w:r>
    </w:p>
  </w:footnote>
  <w:footnote w:type="continuationSeparator" w:id="0">
    <w:p w14:paraId="5C1C6195" w14:textId="77777777" w:rsidR="000E3D20" w:rsidRDefault="000E3D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E47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014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CAA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D20"/>
    <w:rsid w:val="000666E0"/>
    <w:rsid w:val="000E3D2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C7B31"/>
  <w15:chartTrackingRefBased/>
  <w15:docId w15:val="{990BBC64-46EC-4CDB-8199-71D90379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2024-03-20T21:20:00Z</dcterms:created>
  <dcterms:modified xsi:type="dcterms:W3CDTF">2024-03-20T21:21:00Z</dcterms:modified>
</cp:coreProperties>
</file>